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4320C" w14:textId="77777777" w:rsidR="00D421F9" w:rsidRDefault="00D421F9" w:rsidP="00D421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CLAY</w:t>
      </w:r>
      <w:r>
        <w:rPr>
          <w:rFonts w:ascii="Times New Roman" w:hAnsi="Times New Roman" w:cs="Times New Roman"/>
          <w:sz w:val="24"/>
          <w:szCs w:val="24"/>
        </w:rPr>
        <w:t xml:space="preserve">     (fl.1462-7)</w:t>
      </w:r>
    </w:p>
    <w:p w14:paraId="5820A749" w14:textId="77777777" w:rsidR="00D421F9" w:rsidRDefault="00D421F9" w:rsidP="00D421F9">
      <w:pPr>
        <w:rPr>
          <w:rFonts w:ascii="Times New Roman" w:hAnsi="Times New Roman" w:cs="Times New Roman"/>
          <w:sz w:val="24"/>
          <w:szCs w:val="24"/>
        </w:rPr>
      </w:pPr>
    </w:p>
    <w:p w14:paraId="77BE8CCF" w14:textId="77777777" w:rsidR="00D421F9" w:rsidRDefault="00D421F9" w:rsidP="00D421F9">
      <w:pPr>
        <w:rPr>
          <w:rFonts w:ascii="Times New Roman" w:hAnsi="Times New Roman" w:cs="Times New Roman"/>
          <w:sz w:val="24"/>
          <w:szCs w:val="24"/>
        </w:rPr>
      </w:pPr>
    </w:p>
    <w:p w14:paraId="642CD39D" w14:textId="77777777" w:rsidR="00D421F9" w:rsidRDefault="00D421F9" w:rsidP="00D421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1462-6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Cornwall.</w:t>
      </w:r>
    </w:p>
    <w:p w14:paraId="26BF15F6" w14:textId="77777777" w:rsidR="00D421F9" w:rsidRDefault="00D421F9" w:rsidP="00D421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0BBA55BD" w14:textId="77777777" w:rsidR="00D421F9" w:rsidRDefault="00D421F9" w:rsidP="00D421F9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Pub. By The Society of Clerks of the Peace of Counties and Clerks of County Councils,1961 p.69)</w:t>
      </w:r>
    </w:p>
    <w:p w14:paraId="0677DF33" w14:textId="77777777" w:rsidR="00D421F9" w:rsidRDefault="00D421F9" w:rsidP="00D421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1466-7</w:t>
      </w:r>
      <w:r>
        <w:rPr>
          <w:rFonts w:ascii="Times New Roman" w:hAnsi="Times New Roman" w:cs="Times New Roman"/>
          <w:sz w:val="24"/>
          <w:szCs w:val="24"/>
        </w:rPr>
        <w:tab/>
        <w:t>Clerk of the Peace for Cornwall again.  (ibid.)</w:t>
      </w:r>
    </w:p>
    <w:p w14:paraId="3FBA4918" w14:textId="77777777" w:rsidR="00D421F9" w:rsidRDefault="00D421F9" w:rsidP="00D421F9">
      <w:pPr>
        <w:rPr>
          <w:rFonts w:ascii="Times New Roman" w:hAnsi="Times New Roman" w:cs="Times New Roman"/>
          <w:sz w:val="24"/>
          <w:szCs w:val="24"/>
        </w:rPr>
      </w:pPr>
    </w:p>
    <w:p w14:paraId="689305F1" w14:textId="77777777" w:rsidR="00D421F9" w:rsidRDefault="00D421F9" w:rsidP="00D421F9">
      <w:pPr>
        <w:rPr>
          <w:rFonts w:ascii="Times New Roman" w:hAnsi="Times New Roman" w:cs="Times New Roman"/>
          <w:sz w:val="24"/>
          <w:szCs w:val="24"/>
        </w:rPr>
      </w:pPr>
    </w:p>
    <w:p w14:paraId="6B57E1CA" w14:textId="77777777" w:rsidR="00D421F9" w:rsidRDefault="00D421F9" w:rsidP="00D421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2018</w:t>
      </w:r>
    </w:p>
    <w:p w14:paraId="257DEA29" w14:textId="77777777" w:rsidR="006B2F86" w:rsidRPr="00E71FC3" w:rsidRDefault="00D421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713B4" w14:textId="77777777" w:rsidR="00D421F9" w:rsidRDefault="00D421F9" w:rsidP="00E71FC3">
      <w:r>
        <w:separator/>
      </w:r>
    </w:p>
  </w:endnote>
  <w:endnote w:type="continuationSeparator" w:id="0">
    <w:p w14:paraId="205AE934" w14:textId="77777777" w:rsidR="00D421F9" w:rsidRDefault="00D421F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8D0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8635B" w14:textId="77777777" w:rsidR="00D421F9" w:rsidRDefault="00D421F9" w:rsidP="00E71FC3">
      <w:r>
        <w:separator/>
      </w:r>
    </w:p>
  </w:footnote>
  <w:footnote w:type="continuationSeparator" w:id="0">
    <w:p w14:paraId="7C8EA483" w14:textId="77777777" w:rsidR="00D421F9" w:rsidRDefault="00D421F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F9"/>
    <w:rsid w:val="001A7C09"/>
    <w:rsid w:val="00577BD5"/>
    <w:rsid w:val="00656CBA"/>
    <w:rsid w:val="006A1F77"/>
    <w:rsid w:val="00733BE7"/>
    <w:rsid w:val="00AB52E8"/>
    <w:rsid w:val="00B16D3F"/>
    <w:rsid w:val="00BB41AC"/>
    <w:rsid w:val="00D421F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208A1"/>
  <w15:chartTrackingRefBased/>
  <w15:docId w15:val="{7F54DACC-2C1A-48C4-B393-08445FE9C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21F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2018-10-02T19:04:00Z</dcterms:created>
  <dcterms:modified xsi:type="dcterms:W3CDTF">2018-10-02T19:04:00Z</dcterms:modified>
</cp:coreProperties>
</file>